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23114" w14:textId="77777777" w:rsidR="00370FC6" w:rsidRDefault="00370FC6" w:rsidP="00370FC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Joan WESTOWE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1462 – 1547)</w:t>
      </w:r>
    </w:p>
    <w:p w14:paraId="4081A8F4" w14:textId="77777777" w:rsidR="00370FC6" w:rsidRDefault="00370FC6" w:rsidP="00370FC6">
      <w:pPr>
        <w:pStyle w:val="NoSpacing"/>
        <w:rPr>
          <w:rFonts w:eastAsia="Times New Roman" w:cs="Times New Roman"/>
          <w:szCs w:val="24"/>
        </w:rPr>
      </w:pPr>
    </w:p>
    <w:p w14:paraId="493B6691" w14:textId="77777777" w:rsidR="00370FC6" w:rsidRDefault="00370FC6" w:rsidP="00370FC6">
      <w:pPr>
        <w:pStyle w:val="NoSpacing"/>
        <w:rPr>
          <w:rFonts w:eastAsia="Times New Roman" w:cs="Times New Roman"/>
          <w:szCs w:val="24"/>
        </w:rPr>
      </w:pPr>
    </w:p>
    <w:p w14:paraId="06DA9EEC" w14:textId="77777777" w:rsidR="00370FC6" w:rsidRDefault="00370FC6" w:rsidP="00370FC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Daughter of John </w:t>
      </w:r>
      <w:proofErr w:type="spellStart"/>
      <w:r>
        <w:rPr>
          <w:rFonts w:eastAsia="Times New Roman" w:cs="Times New Roman"/>
          <w:szCs w:val="24"/>
        </w:rPr>
        <w:t>Westowe</w:t>
      </w:r>
      <w:proofErr w:type="spellEnd"/>
      <w:r>
        <w:rPr>
          <w:rFonts w:eastAsia="Times New Roman" w:cs="Times New Roman"/>
          <w:szCs w:val="24"/>
        </w:rPr>
        <w:t>(q.v.)</w:t>
      </w:r>
    </w:p>
    <w:p w14:paraId="0C0F79D6" w14:textId="77777777" w:rsidR="00370FC6" w:rsidRDefault="00370FC6" w:rsidP="00370FC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(FamilySearch)</w:t>
      </w:r>
    </w:p>
    <w:p w14:paraId="48C1BFC3" w14:textId="77777777" w:rsidR="00370FC6" w:rsidRDefault="00370FC6" w:rsidP="00370FC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= John </w:t>
      </w:r>
      <w:proofErr w:type="gramStart"/>
      <w:r>
        <w:rPr>
          <w:rFonts w:eastAsia="Times New Roman" w:cs="Times New Roman"/>
          <w:szCs w:val="24"/>
        </w:rPr>
        <w:t>Purefoy(</w:t>
      </w:r>
      <w:proofErr w:type="gramEnd"/>
      <w:r>
        <w:rPr>
          <w:rFonts w:eastAsia="Times New Roman" w:cs="Times New Roman"/>
          <w:szCs w:val="24"/>
        </w:rPr>
        <w:t>d.1551)(q.v.)</w:t>
      </w:r>
    </w:p>
    <w:p w14:paraId="4BE67E72" w14:textId="77777777" w:rsidR="00370FC6" w:rsidRDefault="00370FC6" w:rsidP="00370FC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Children:    Margery(q.v.), Isabella(q.v.), William(q.v.), Thomas(q.v.), Nicholas(q.v.) and</w:t>
      </w:r>
    </w:p>
    <w:p w14:paraId="648DB6C0" w14:textId="77777777" w:rsidR="00370FC6" w:rsidRDefault="00370FC6" w:rsidP="00370FC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              Elizabeth(q.v.).      (ibid.)</w:t>
      </w:r>
    </w:p>
    <w:p w14:paraId="2BA8CDB3" w14:textId="77777777" w:rsidR="00370FC6" w:rsidRDefault="00370FC6" w:rsidP="00370FC6">
      <w:pPr>
        <w:pStyle w:val="NoSpacing"/>
        <w:rPr>
          <w:rFonts w:eastAsia="Times New Roman" w:cs="Times New Roman"/>
          <w:szCs w:val="24"/>
        </w:rPr>
      </w:pPr>
    </w:p>
    <w:p w14:paraId="05E81FBA" w14:textId="77777777" w:rsidR="00370FC6" w:rsidRDefault="00370FC6" w:rsidP="00370FC6">
      <w:pPr>
        <w:pStyle w:val="NoSpacing"/>
        <w:rPr>
          <w:rFonts w:eastAsia="Times New Roman" w:cs="Times New Roman"/>
          <w:szCs w:val="24"/>
        </w:rPr>
      </w:pPr>
    </w:p>
    <w:p w14:paraId="3515D1ED" w14:textId="77777777" w:rsidR="00370FC6" w:rsidRDefault="00370FC6" w:rsidP="00370FC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6 September 2023</w:t>
      </w:r>
    </w:p>
    <w:p w14:paraId="28E7418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84C4D" w14:textId="77777777" w:rsidR="00370FC6" w:rsidRDefault="00370FC6" w:rsidP="009139A6">
      <w:r>
        <w:separator/>
      </w:r>
    </w:p>
  </w:endnote>
  <w:endnote w:type="continuationSeparator" w:id="0">
    <w:p w14:paraId="29423572" w14:textId="77777777" w:rsidR="00370FC6" w:rsidRDefault="00370F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A92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6BF4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586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9E74E" w14:textId="77777777" w:rsidR="00370FC6" w:rsidRDefault="00370FC6" w:rsidP="009139A6">
      <w:r>
        <w:separator/>
      </w:r>
    </w:p>
  </w:footnote>
  <w:footnote w:type="continuationSeparator" w:id="0">
    <w:p w14:paraId="3A3FFD5D" w14:textId="77777777" w:rsidR="00370FC6" w:rsidRDefault="00370F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59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9AB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2E4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FC6"/>
    <w:rsid w:val="000666E0"/>
    <w:rsid w:val="002510B7"/>
    <w:rsid w:val="00370FC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D0290"/>
  <w15:chartTrackingRefBased/>
  <w15:docId w15:val="{FFC8029E-F5E5-4A86-9E42-74AE8D92B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2023-09-07T06:51:00Z</dcterms:created>
  <dcterms:modified xsi:type="dcterms:W3CDTF">2023-09-07T06:51:00Z</dcterms:modified>
</cp:coreProperties>
</file>